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D2B7B8" w14:textId="77777777" w:rsidR="00971298" w:rsidRDefault="00971298" w:rsidP="00971298">
      <w:pPr>
        <w:pStyle w:val="NoSpacing"/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SCOLYS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fl.1477)</w:t>
      </w:r>
    </w:p>
    <w:p w14:paraId="65DED2C7" w14:textId="77777777" w:rsidR="00971298" w:rsidRDefault="00971298" w:rsidP="00971298">
      <w:pPr>
        <w:pStyle w:val="NoSpacing"/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Osmondesden</w:t>
      </w:r>
      <w:proofErr w:type="spellEnd"/>
      <w:r>
        <w:rPr>
          <w:rFonts w:ascii="Times New Roman" w:hAnsi="Times New Roman" w:cs="Times New Roman"/>
          <w:sz w:val="24"/>
          <w:szCs w:val="24"/>
        </w:rPr>
        <w:t>, Norfolk. Yeoman.</w:t>
      </w:r>
    </w:p>
    <w:p w14:paraId="3048FA54" w14:textId="77777777" w:rsidR="00971298" w:rsidRDefault="00971298" w:rsidP="00971298">
      <w:pPr>
        <w:pStyle w:val="NoSpacing"/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7AB840C7" w14:textId="77777777" w:rsidR="00971298" w:rsidRDefault="00971298" w:rsidP="00971298">
      <w:pPr>
        <w:pStyle w:val="NoSpacing"/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099A1173" w14:textId="77777777" w:rsidR="00971298" w:rsidRDefault="00971298" w:rsidP="00971298">
      <w:pPr>
        <w:pStyle w:val="NoSpacing"/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1477</w:t>
      </w:r>
      <w:r>
        <w:rPr>
          <w:rFonts w:ascii="Times New Roman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Appulby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and Robert Wyse(q.v.) brought a plaint of debt against him,</w:t>
      </w:r>
    </w:p>
    <w:p w14:paraId="769C25B1" w14:textId="77777777" w:rsidR="00971298" w:rsidRDefault="00971298" w:rsidP="00971298">
      <w:pPr>
        <w:pStyle w:val="NoSpacing"/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William Howard of </w:t>
      </w:r>
      <w:proofErr w:type="spellStart"/>
      <w:r>
        <w:rPr>
          <w:rFonts w:ascii="Times New Roman" w:hAnsi="Times New Roman" w:cs="Times New Roman"/>
          <w:sz w:val="24"/>
          <w:szCs w:val="24"/>
        </w:rPr>
        <w:t>Brockdish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and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Scolys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Billingford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5F5EEAFD" w14:textId="77777777" w:rsidR="00971298" w:rsidRPr="001E00B2" w:rsidRDefault="00971298" w:rsidP="00971298">
      <w:pPr>
        <w:pStyle w:val="NoSpacing"/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5769D722" w14:textId="77777777" w:rsidR="00971298" w:rsidRDefault="00971298" w:rsidP="00971298">
      <w:pPr>
        <w:pStyle w:val="NoSpacing"/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807383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https://waalt.uh.edu/index.php/CP40/861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126F0A6C" w14:textId="77777777" w:rsidR="00971298" w:rsidRDefault="00971298" w:rsidP="00971298">
      <w:pPr>
        <w:pStyle w:val="NoSpacing"/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48EF8742" w14:textId="77777777" w:rsidR="00971298" w:rsidRDefault="00971298" w:rsidP="00971298">
      <w:pPr>
        <w:pStyle w:val="NoSpacing"/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2824C765" w14:textId="77777777" w:rsidR="00971298" w:rsidRDefault="00971298" w:rsidP="00971298">
      <w:pPr>
        <w:pStyle w:val="NoSpacing"/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March 2022</w:t>
      </w:r>
    </w:p>
    <w:p w14:paraId="7E0FAEED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57FB8D" w14:textId="77777777" w:rsidR="00971298" w:rsidRDefault="00971298" w:rsidP="009139A6">
      <w:r>
        <w:separator/>
      </w:r>
    </w:p>
  </w:endnote>
  <w:endnote w:type="continuationSeparator" w:id="0">
    <w:p w14:paraId="08257ED9" w14:textId="77777777" w:rsidR="00971298" w:rsidRDefault="0097129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1FBF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7E42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3582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B6B38F" w14:textId="77777777" w:rsidR="00971298" w:rsidRDefault="00971298" w:rsidP="009139A6">
      <w:r>
        <w:separator/>
      </w:r>
    </w:p>
  </w:footnote>
  <w:footnote w:type="continuationSeparator" w:id="0">
    <w:p w14:paraId="128C520C" w14:textId="77777777" w:rsidR="00971298" w:rsidRDefault="0097129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933D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424B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4426B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1298"/>
    <w:rsid w:val="000666E0"/>
    <w:rsid w:val="002510B7"/>
    <w:rsid w:val="005C130B"/>
    <w:rsid w:val="00826F5C"/>
    <w:rsid w:val="009139A6"/>
    <w:rsid w:val="009448BB"/>
    <w:rsid w:val="00971298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83AB8B"/>
  <w15:chartTrackingRefBased/>
  <w15:docId w15:val="{DB9D91D5-3F3D-48E6-808D-210F63245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97129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51</Words>
  <Characters>295</Characters>
  <Application>Microsoft Office Word</Application>
  <DocSecurity>0</DocSecurity>
  <Lines>2</Lines>
  <Paragraphs>1</Paragraphs>
  <ScaleCrop>false</ScaleCrop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2022-03-23T20:24:00Z</dcterms:created>
  <dcterms:modified xsi:type="dcterms:W3CDTF">2022-03-23T20:25:00Z</dcterms:modified>
</cp:coreProperties>
</file>